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07C3" w:rsidRDefault="009B07C3" w:rsidP="009B07C3">
      <w:pPr>
        <w:pStyle w:val="CRCoverPage"/>
        <w:tabs>
          <w:tab w:val="right" w:pos="9639"/>
        </w:tabs>
        <w:spacing w:after="0"/>
        <w:rPr>
          <w:b/>
          <w:i/>
          <w:noProof/>
          <w:sz w:val="28"/>
        </w:rPr>
      </w:pPr>
      <w:bookmarkStart w:id="0" w:name="_Toc517052"/>
      <w:bookmarkStart w:id="1" w:name="_Toc2091540"/>
      <w:bookmarkStart w:id="2"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R5-24087</w:t>
      </w:r>
      <w:r>
        <w:rPr>
          <w:b/>
          <w:i/>
          <w:noProof/>
          <w:sz w:val="28"/>
        </w:rPr>
        <w:t>2</w:t>
      </w:r>
      <w:bookmarkStart w:id="3" w:name="_GoBack"/>
      <w:bookmarkEnd w:id="3"/>
    </w:p>
    <w:p w:rsidR="009B07C3" w:rsidRPr="00F438BD" w:rsidRDefault="009B07C3" w:rsidP="009B07C3">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bookmarkEnd w:id="2"/>
    <w:p w:rsidR="0084686F" w:rsidRPr="009B07C3"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4" w:name="Source"/>
      <w:bookmarkEnd w:id="4"/>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5" w:name="Title"/>
      <w:bookmarkEnd w:id="5"/>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w:t>
      </w:r>
      <w:r w:rsidR="00345CF6">
        <w:rPr>
          <w:rFonts w:ascii="Arial" w:hAnsi="Arial"/>
          <w:sz w:val="24"/>
        </w:rPr>
        <w:t>2</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6" w:name="DocumentFor"/>
      <w:bookmarkEnd w:id="6"/>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EA4E0B">
        <w:rPr>
          <w:rStyle w:val="PLChar"/>
          <w:sz w:val="20"/>
        </w:rPr>
        <w:t>40872</w:t>
      </w:r>
      <w:r w:rsidR="00B61743" w:rsidRPr="00B61743">
        <w:rPr>
          <w:rStyle w:val="PLChar"/>
          <w:sz w:val="20"/>
        </w:rPr>
        <w:t xml:space="preserve"> TS 38.523-1 Tracker status after RAN5-</w:t>
      </w:r>
      <w:r w:rsidR="002F1C46">
        <w:rPr>
          <w:rStyle w:val="PLChar"/>
          <w:sz w:val="20"/>
        </w:rPr>
        <w:t>10</w:t>
      </w:r>
      <w:r w:rsidR="00EA4E0B">
        <w:rPr>
          <w:rStyle w:val="PLChar"/>
          <w:sz w:val="20"/>
        </w:rPr>
        <w:t>2</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w:t>
      </w:r>
      <w:r w:rsidR="00EA4E0B">
        <w:t>1</w:t>
      </w:r>
      <w:r w:rsidR="007B7F17">
        <w:t xml:space="preserve">, </w:t>
      </w:r>
      <w:r w:rsidR="00D2446A">
        <w:t>and</w:t>
      </w:r>
      <w:r w:rsidR="007B7F17">
        <w:t>,</w:t>
      </w:r>
      <w:r w:rsidR="00D2446A">
        <w:t xml:space="preserve"> are an update of</w:t>
      </w:r>
      <w:r w:rsidR="00717BE6">
        <w:t xml:space="preserve"> </w:t>
      </w:r>
      <w:r w:rsidR="00B61743" w:rsidRPr="005C6844">
        <w:rPr>
          <w:rStyle w:val="af7"/>
        </w:rPr>
        <w:t>R5-2</w:t>
      </w:r>
      <w:r w:rsidR="00EA4E0B">
        <w:rPr>
          <w:rStyle w:val="af7"/>
        </w:rPr>
        <w:t>4087</w:t>
      </w:r>
      <w:r w:rsidR="007B4B87">
        <w:rPr>
          <w:rStyle w:val="af7"/>
        </w:rPr>
        <w:t>0</w:t>
      </w:r>
      <w:r w:rsidR="007F7861">
        <w:t xml:space="preserve"> [</w:t>
      </w:r>
      <w:r w:rsidR="000C48B7">
        <w:t>2</w:t>
      </w:r>
      <w:r w:rsidR="0060407E">
        <w:t>7</w:t>
      </w:r>
      <w:r w:rsidR="00717BE6">
        <w:t xml:space="preserve">] which contained the status </w:t>
      </w:r>
      <w:r w:rsidR="00B61743">
        <w:t>before</w:t>
      </w:r>
      <w:r w:rsidR="00EF0169">
        <w:t xml:space="preserve"> </w:t>
      </w:r>
      <w:r w:rsidR="007B7F17">
        <w:t>the RAN5#</w:t>
      </w:r>
      <w:r w:rsidR="00990B64">
        <w:t>10</w:t>
      </w:r>
      <w:r w:rsidR="00EA4E0B">
        <w:t>2</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53529E" w:rsidRPr="00F46F10"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sectPr w:rsidR="0053529E" w:rsidRPr="00F46F10">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7B1" w:rsidRDefault="00EC17B1">
      <w:r>
        <w:separator/>
      </w:r>
    </w:p>
  </w:endnote>
  <w:endnote w:type="continuationSeparator" w:id="0">
    <w:p w:rsidR="00EC17B1" w:rsidRDefault="00EC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7B1" w:rsidRDefault="00EC17B1">
      <w:r>
        <w:separator/>
      </w:r>
    </w:p>
  </w:footnote>
  <w:footnote w:type="continuationSeparator" w:id="0">
    <w:p w:rsidR="00EC17B1" w:rsidRDefault="00EC1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F6"/>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566F9"/>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B6C757-F01E-4A83-A03F-2C91749C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599</Words>
  <Characters>3418</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4009</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50</cp:revision>
  <cp:lastPrinted>2009-01-20T12:46:00Z</cp:lastPrinted>
  <dcterms:created xsi:type="dcterms:W3CDTF">2021-06-15T15:09:00Z</dcterms:created>
  <dcterms:modified xsi:type="dcterms:W3CDTF">2024-03-15T13:30:00Z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(3)r40OYKZj9iiL2cibWWn7N8pARL0kxUswMsGw0rfaZrKtFLjbjQ3xie9UXA+jAgkKTkCcXDqA
dXtBbKKIvr5PjjB7ZABq0o3mEuvMVwvc3ZCmwOkMMolbkgOBmt0fiw6AherDuL05a71Wo6/o
qAXoK70PFeybce3pH+d6yvloDkxqw/nvG9545EjvimooryBUqgJYjNwbjX8jWSe0N6ZGxYmr
K3E0rzRA4ATGWvJaTW</vt:lpwstr>
  </property>
  <property fmtid="{D5CDD505-2E9C-101B-9397-08002B2CF9AE}" pid="4" name="_2015_ms_pID_7253431">
    <vt:lpwstr>f11HwkHsNvGH3cyYIZ5WmiLHbROesEcbYu+dJvzWbbTdgYUijSYJS+
mQhkm6DdbrXG1JwmfK0oMwajOzp1vzgGqG1fl875PxXODxo8GWzKWzsKa3ssAWCnNh7wVI3D
JxcqPzHaEmKM6gt9p3nVI8AIAjlSyeXLq5HbsEz0Fjb2TcZMuWHtTZZUEl/UjPgT35AqFvXw
JuzWevyxH9KFahfREbVFaTGTgchc4ZYZdyf6</vt:lpwstr>
  </property>
  <property fmtid="{D5CDD505-2E9C-101B-9397-08002B2CF9AE}" pid="5" name="_2015_ms_pID_7253432">
    <vt:lpwstr>vpBn/aE3pCvNBg9+nVD4/4g=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